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通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报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各会员单位：</w:t>
      </w:r>
    </w:p>
    <w:p>
      <w:p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在2018年9月13日召开的淮北市建筑业部分施工企业座谈会上，淮北市第三建筑安装公司、安徽润金建材有限公司报名参加会议但却未参加且会前也未请假，特提出批评。</w:t>
      </w:r>
    </w:p>
    <w:p>
      <w:p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特此通报。</w:t>
      </w:r>
    </w:p>
    <w:p>
      <w:p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淮北市建筑业协会</w:t>
      </w: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2018年9月13日</w:t>
      </w:r>
      <w:bookmarkStart w:id="0" w:name="_GoBack"/>
      <w:bookmarkEnd w:id="0"/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B05C4C"/>
    <w:rsid w:val="05B05C4C"/>
    <w:rsid w:val="6D535020"/>
    <w:rsid w:val="7A91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2018-09-13T02:58:00Z</dcterms:created>
  <dc:creator>Administrator</dc:creator>
  <cp:lastModifiedBy>Administrator</cp:lastModifiedBy>
  <dcterms:modified xsi:type="dcterms:W3CDTF">2018-09-13T03:26:25Z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